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F6D" w:rsidRPr="00CA7C3D" w:rsidRDefault="00E41F6D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E41F6D" w:rsidRPr="00CA7C3D" w:rsidRDefault="00E41F6D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E41F6D" w:rsidRPr="00CA7C3D" w:rsidRDefault="00E41F6D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41F6D" w:rsidRPr="00CA7C3D" w:rsidRDefault="00E41F6D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E41F6D" w:rsidRPr="00CA7C3D" w:rsidRDefault="00E41F6D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11.02.20222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26</w:t>
      </w:r>
    </w:p>
    <w:p w:rsidR="00E41F6D" w:rsidRPr="00CA7C3D" w:rsidRDefault="00E41F6D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E41F6D" w:rsidRPr="00CA7C3D" w:rsidRDefault="00E41F6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Старогутнянского сельского поселения</w:t>
      </w:r>
    </w:p>
    <w:p w:rsidR="00E41F6D" w:rsidRPr="00CA7C3D" w:rsidRDefault="00E41F6D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E41F6D" w:rsidRPr="00CA7C3D" w:rsidRDefault="00E41F6D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E41F6D" w:rsidRDefault="00E41F6D" w:rsidP="003C16A9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4-440 «Об утверждении Генерального плана Старогутнянского сельского поселения Унечского района Брянской области» (в редакции решения от 06.11.2019 № 6-34),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E41F6D" w:rsidRDefault="00E41F6D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E41F6D" w:rsidRPr="00336C1F" w:rsidRDefault="00E41F6D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E41F6D" w:rsidRPr="00F13FF3" w:rsidRDefault="00E41F6D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E41F6D" w:rsidRPr="00F13FF3" w:rsidRDefault="00E41F6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271607</w:t>
      </w:r>
      <w:r w:rsidRPr="00F13FF3">
        <w:rPr>
          <w:lang w:eastAsia="ru-RU"/>
        </w:rPr>
        <w:t>кв.м;</w:t>
      </w:r>
    </w:p>
    <w:p w:rsidR="00E41F6D" w:rsidRPr="00F13FF3" w:rsidRDefault="00E41F6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Старогутнянское </w:t>
      </w:r>
      <w:r w:rsidRPr="00F13FF3">
        <w:rPr>
          <w:lang w:eastAsia="ru-RU"/>
        </w:rPr>
        <w:t>сельское поселение;</w:t>
      </w:r>
    </w:p>
    <w:p w:rsidR="00E41F6D" w:rsidRPr="00F13FF3" w:rsidRDefault="00E41F6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</w:t>
      </w:r>
      <w:r>
        <w:rPr>
          <w:lang w:eastAsia="ru-RU"/>
        </w:rPr>
        <w:t>выпас сельскохозяйственных животных</w:t>
      </w:r>
      <w:r w:rsidRPr="00F13FF3">
        <w:rPr>
          <w:lang w:eastAsia="ru-RU"/>
        </w:rPr>
        <w:t>»</w:t>
      </w:r>
      <w:r>
        <w:rPr>
          <w:lang w:eastAsia="ru-RU"/>
        </w:rPr>
        <w:t>-код вида 1.20</w:t>
      </w:r>
      <w:r w:rsidRPr="00F13FF3">
        <w:rPr>
          <w:lang w:eastAsia="ru-RU"/>
        </w:rPr>
        <w:t xml:space="preserve">;  </w:t>
      </w:r>
    </w:p>
    <w:p w:rsidR="00E41F6D" w:rsidRPr="00F13FF3" w:rsidRDefault="00E41F6D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E41F6D" w:rsidRPr="00F13FF3" w:rsidRDefault="00E41F6D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E41F6D" w:rsidRPr="00F13FF3" w:rsidRDefault="00E41F6D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E41F6D" w:rsidRPr="0050051F" w:rsidRDefault="00E41F6D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E41F6D" w:rsidRPr="0050051F" w:rsidRDefault="00E41F6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E41F6D" w:rsidRPr="0050051F" w:rsidRDefault="00E41F6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E41F6D" w:rsidRDefault="00E41F6D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 xml:space="preserve">оставляю  за  собой. </w:t>
      </w:r>
    </w:p>
    <w:p w:rsidR="00E41F6D" w:rsidRDefault="00E41F6D" w:rsidP="00095619">
      <w:pPr>
        <w:spacing w:line="240" w:lineRule="auto"/>
        <w:jc w:val="both"/>
        <w:rPr>
          <w:lang w:eastAsia="ru-RU"/>
        </w:rPr>
      </w:pPr>
    </w:p>
    <w:p w:rsidR="00E41F6D" w:rsidRPr="0050051F" w:rsidRDefault="00E41F6D" w:rsidP="00095619">
      <w:pPr>
        <w:spacing w:line="240" w:lineRule="auto"/>
        <w:jc w:val="both"/>
        <w:rPr>
          <w:lang w:eastAsia="ru-RU"/>
        </w:rPr>
      </w:pPr>
    </w:p>
    <w:p w:rsidR="00E41F6D" w:rsidRPr="0050051F" w:rsidRDefault="00E41F6D" w:rsidP="00095619">
      <w:pPr>
        <w:spacing w:line="240" w:lineRule="auto"/>
        <w:rPr>
          <w:lang w:eastAsia="ru-RU"/>
        </w:rPr>
      </w:pPr>
    </w:p>
    <w:p w:rsidR="00E41F6D" w:rsidRPr="0050051F" w:rsidRDefault="00E41F6D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</w:t>
      </w:r>
      <w:r>
        <w:rPr>
          <w:lang w:eastAsia="ru-RU"/>
        </w:rPr>
        <w:t>И.М. Волкович</w:t>
      </w:r>
    </w:p>
    <w:p w:rsidR="00E41F6D" w:rsidRPr="0050051F" w:rsidRDefault="00E41F6D" w:rsidP="00095619">
      <w:pPr>
        <w:spacing w:line="240" w:lineRule="auto"/>
        <w:rPr>
          <w:lang w:eastAsia="ru-RU"/>
        </w:rPr>
      </w:pPr>
    </w:p>
    <w:p w:rsidR="00E41F6D" w:rsidRPr="0050051F" w:rsidRDefault="00E41F6D" w:rsidP="00095619">
      <w:pPr>
        <w:spacing w:line="240" w:lineRule="auto"/>
        <w:rPr>
          <w:lang w:eastAsia="ru-RU"/>
        </w:rPr>
      </w:pPr>
    </w:p>
    <w:p w:rsidR="00E41F6D" w:rsidRPr="00060422" w:rsidRDefault="00E41F6D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E41F6D" w:rsidRPr="00336C1F" w:rsidRDefault="00E41F6D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E41F6D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F6D" w:rsidRDefault="00E41F6D" w:rsidP="006F0F01">
      <w:pPr>
        <w:spacing w:line="240" w:lineRule="auto"/>
      </w:pPr>
      <w:r>
        <w:separator/>
      </w:r>
    </w:p>
  </w:endnote>
  <w:endnote w:type="continuationSeparator" w:id="1">
    <w:p w:rsidR="00E41F6D" w:rsidRDefault="00E41F6D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F6D" w:rsidRDefault="00E41F6D" w:rsidP="006F0F01">
      <w:pPr>
        <w:spacing w:line="240" w:lineRule="auto"/>
      </w:pPr>
      <w:r>
        <w:separator/>
      </w:r>
    </w:p>
  </w:footnote>
  <w:footnote w:type="continuationSeparator" w:id="1">
    <w:p w:rsidR="00E41F6D" w:rsidRDefault="00E41F6D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36C1F"/>
    <w:rsid w:val="00370C22"/>
    <w:rsid w:val="00372606"/>
    <w:rsid w:val="003730C0"/>
    <w:rsid w:val="003C16A9"/>
    <w:rsid w:val="00453CB3"/>
    <w:rsid w:val="00480486"/>
    <w:rsid w:val="00484E3B"/>
    <w:rsid w:val="004919E2"/>
    <w:rsid w:val="0049563D"/>
    <w:rsid w:val="004A5D0A"/>
    <w:rsid w:val="0050051F"/>
    <w:rsid w:val="00531156"/>
    <w:rsid w:val="00544245"/>
    <w:rsid w:val="005538FA"/>
    <w:rsid w:val="00557778"/>
    <w:rsid w:val="00587744"/>
    <w:rsid w:val="005C384D"/>
    <w:rsid w:val="005F32CF"/>
    <w:rsid w:val="00664215"/>
    <w:rsid w:val="0069515C"/>
    <w:rsid w:val="006B355E"/>
    <w:rsid w:val="006B5B5F"/>
    <w:rsid w:val="006D1CA3"/>
    <w:rsid w:val="006D620B"/>
    <w:rsid w:val="006F0F01"/>
    <w:rsid w:val="006F3730"/>
    <w:rsid w:val="00764993"/>
    <w:rsid w:val="007B4AC7"/>
    <w:rsid w:val="00817FCC"/>
    <w:rsid w:val="00853FF7"/>
    <w:rsid w:val="008E3600"/>
    <w:rsid w:val="009208D4"/>
    <w:rsid w:val="0093456D"/>
    <w:rsid w:val="00957BBE"/>
    <w:rsid w:val="00A870FE"/>
    <w:rsid w:val="00A907A8"/>
    <w:rsid w:val="00AA198D"/>
    <w:rsid w:val="00AD1C96"/>
    <w:rsid w:val="00AE56E3"/>
    <w:rsid w:val="00B37F84"/>
    <w:rsid w:val="00B4544F"/>
    <w:rsid w:val="00B55D15"/>
    <w:rsid w:val="00B61E85"/>
    <w:rsid w:val="00B83C47"/>
    <w:rsid w:val="00BC14E3"/>
    <w:rsid w:val="00BF05C8"/>
    <w:rsid w:val="00BF681C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41F6D"/>
    <w:rsid w:val="00EA26F4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A22A1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3D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12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462</Words>
  <Characters>2635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9</cp:revision>
  <cp:lastPrinted>2022-02-11T08:51:00Z</cp:lastPrinted>
  <dcterms:created xsi:type="dcterms:W3CDTF">2021-06-24T09:20:00Z</dcterms:created>
  <dcterms:modified xsi:type="dcterms:W3CDTF">2022-02-18T09:38:00Z</dcterms:modified>
</cp:coreProperties>
</file>